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D621F" w14:textId="77777777" w:rsidR="00EB263A" w:rsidRDefault="00EB263A" w:rsidP="00EB26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NEWEMAN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40A0C23" w14:textId="77777777" w:rsidR="00EB263A" w:rsidRDefault="00EB263A" w:rsidP="00EB26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Bergh </w:t>
      </w:r>
      <w:proofErr w:type="spellStart"/>
      <w:r>
        <w:rPr>
          <w:rFonts w:ascii="Times New Roman" w:hAnsi="Times New Roman" w:cs="Times New Roman"/>
        </w:rPr>
        <w:t>Apton</w:t>
      </w:r>
      <w:proofErr w:type="spellEnd"/>
      <w:r>
        <w:rPr>
          <w:rFonts w:ascii="Times New Roman" w:hAnsi="Times New Roman" w:cs="Times New Roman"/>
        </w:rPr>
        <w:t>, Norfolk.</w:t>
      </w:r>
    </w:p>
    <w:p w14:paraId="7080827D" w14:textId="77777777" w:rsidR="00EB263A" w:rsidRDefault="00EB263A" w:rsidP="00EB263A">
      <w:pPr>
        <w:rPr>
          <w:rFonts w:ascii="Times New Roman" w:hAnsi="Times New Roman" w:cs="Times New Roman"/>
        </w:rPr>
      </w:pPr>
    </w:p>
    <w:p w14:paraId="0D1AE535" w14:textId="77777777" w:rsidR="00EB263A" w:rsidRDefault="00EB263A" w:rsidP="00EB263A">
      <w:pPr>
        <w:rPr>
          <w:rFonts w:ascii="Times New Roman" w:hAnsi="Times New Roman" w:cs="Times New Roman"/>
        </w:rPr>
      </w:pPr>
    </w:p>
    <w:p w14:paraId="5BD7D607" w14:textId="77777777" w:rsidR="00EB263A" w:rsidRDefault="00EB263A" w:rsidP="00EB26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023AB818" w14:textId="77777777" w:rsidR="00EB263A" w:rsidRDefault="00EB263A" w:rsidP="00EB26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21B51343" w14:textId="77777777" w:rsidR="00EB263A" w:rsidRDefault="00EB263A" w:rsidP="00EB263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AB0C111" w14:textId="77777777" w:rsidR="00EB263A" w:rsidRDefault="00EB263A" w:rsidP="00EB263A">
      <w:pPr>
        <w:rPr>
          <w:rFonts w:ascii="Times New Roman" w:hAnsi="Times New Roman" w:cs="Times New Roman"/>
        </w:rPr>
      </w:pPr>
    </w:p>
    <w:p w14:paraId="29EB7DD9" w14:textId="77777777" w:rsidR="00EB263A" w:rsidRDefault="00EB263A" w:rsidP="00EB263A">
      <w:pPr>
        <w:rPr>
          <w:rFonts w:ascii="Times New Roman" w:hAnsi="Times New Roman" w:cs="Times New Roman"/>
        </w:rPr>
      </w:pPr>
    </w:p>
    <w:p w14:paraId="4A47AB0C" w14:textId="77777777" w:rsidR="00EB263A" w:rsidRDefault="00EB263A" w:rsidP="00EB26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4BAE4804" w14:textId="77777777" w:rsidR="006B2F86" w:rsidRPr="00E71FC3" w:rsidRDefault="00EB26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0E58" w14:textId="77777777" w:rsidR="00EB263A" w:rsidRDefault="00EB263A" w:rsidP="00E71FC3">
      <w:r>
        <w:separator/>
      </w:r>
    </w:p>
  </w:endnote>
  <w:endnote w:type="continuationSeparator" w:id="0">
    <w:p w14:paraId="1F91849B" w14:textId="77777777" w:rsidR="00EB263A" w:rsidRDefault="00EB263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D91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D8CC1" w14:textId="77777777" w:rsidR="00EB263A" w:rsidRDefault="00EB263A" w:rsidP="00E71FC3">
      <w:r>
        <w:separator/>
      </w:r>
    </w:p>
  </w:footnote>
  <w:footnote w:type="continuationSeparator" w:id="0">
    <w:p w14:paraId="66C29AF8" w14:textId="77777777" w:rsidR="00EB263A" w:rsidRDefault="00EB263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63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263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599C4"/>
  <w15:chartTrackingRefBased/>
  <w15:docId w15:val="{40BDCDCF-AA7A-4484-8C09-72A0E7BFF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263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B2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2018-08-13T21:26:00Z</dcterms:created>
  <dcterms:modified xsi:type="dcterms:W3CDTF">2018-08-13T21:27:00Z</dcterms:modified>
</cp:coreProperties>
</file>